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AF" w:rsidRDefault="004D39AF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715">
        <w:rPr>
          <w:rFonts w:ascii="Times New Roman" w:hAnsi="Times New Roman"/>
          <w:b/>
          <w:sz w:val="28"/>
          <w:szCs w:val="28"/>
        </w:rPr>
        <w:t>СОБРАНИЕ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C3715">
        <w:rPr>
          <w:rFonts w:ascii="Times New Roman" w:hAnsi="Times New Roman"/>
          <w:b/>
          <w:sz w:val="28"/>
          <w:szCs w:val="28"/>
        </w:rPr>
        <w:t xml:space="preserve"> ДЕПУТАТОВ</w:t>
      </w:r>
      <w:r>
        <w:rPr>
          <w:rFonts w:ascii="Times New Roman" w:hAnsi="Times New Roman"/>
          <w:b/>
          <w:sz w:val="28"/>
          <w:szCs w:val="28"/>
        </w:rPr>
        <w:t xml:space="preserve">  УЛЬЧСКОГО</w:t>
      </w:r>
    </w:p>
    <w:p w:rsidR="004D39AF" w:rsidRDefault="004D39AF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  РАЙОНА</w:t>
      </w:r>
    </w:p>
    <w:p w:rsidR="004D39AF" w:rsidRDefault="004D39AF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ХАБАРОВСКОГО КРАЯ</w:t>
      </w:r>
    </w:p>
    <w:p w:rsidR="004D39AF" w:rsidRDefault="004D39AF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39AF" w:rsidRDefault="004D39AF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D39AF" w:rsidRPr="00A81C69" w:rsidRDefault="004D39AF" w:rsidP="005C3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1C69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1C69">
        <w:rPr>
          <w:rFonts w:ascii="Times New Roman" w:hAnsi="Times New Roman"/>
          <w:sz w:val="28"/>
          <w:szCs w:val="28"/>
        </w:rPr>
        <w:t>Богородское</w:t>
      </w:r>
    </w:p>
    <w:p w:rsidR="004D39AF" w:rsidRDefault="004D39AF" w:rsidP="005C3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 2012 года                                                                                      №485</w:t>
      </w: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в решение Собрания депутатов Ульчского муниципального района Хабаровского края от 29.03.2012 № 403 «О принятии Собранием депутатов Ульчского муниципального района Хабаровского края полномочий Совета депутатов сельских поселений по осуществлению внешнего муниципального финансового контроля»</w:t>
      </w: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решением Собрания депутатов Ульчского муниципального района   Хабаровского края от 31.10.2012 № 2012 «Об утверждении Положения о Контрольно-счетной палате Ульчского муниципального района Хабаровского края»  Собрание депутатов</w:t>
      </w:r>
    </w:p>
    <w:p w:rsidR="004D39AF" w:rsidRDefault="004D39AF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4D39AF" w:rsidRPr="005C3715" w:rsidRDefault="004D39AF" w:rsidP="002C4217">
      <w:pPr>
        <w:pStyle w:val="ListParagraph"/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Внести в решение Собрания депутатов Ульчского муниципального района Хабаровского края от 29.03.2012 № 403 «О принятии Собранием депутатов Ульчского муниципального района Хабаровского края полномочий Совета депутатов сельских поселений по осуществлению внешнего муниципального финансового контроля» следующие изменения:</w:t>
      </w: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1.1. В пункте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2 решения исключить слова «при Собрании депутатов».</w:t>
      </w:r>
    </w:p>
    <w:p w:rsidR="004D39AF" w:rsidRDefault="004D39AF" w:rsidP="00382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Настоящее решение вступает в силу со дня его официального опубликования и распространяется на правоотношения возникающие с 01.01.2013 года.</w:t>
      </w: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                                                                                         Ю.Л.Данкан</w:t>
      </w:r>
    </w:p>
    <w:p w:rsidR="004D39AF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9AF" w:rsidRPr="005C3715" w:rsidRDefault="004D39AF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                                                   М.С.Саяпин</w:t>
      </w:r>
    </w:p>
    <w:sectPr w:rsidR="004D39AF" w:rsidRPr="005C3715" w:rsidSect="005C371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34E93"/>
    <w:multiLevelType w:val="hybridMultilevel"/>
    <w:tmpl w:val="2A7C42E4"/>
    <w:lvl w:ilvl="0" w:tplc="BBFA01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715"/>
    <w:rsid w:val="00002FFE"/>
    <w:rsid w:val="0000319D"/>
    <w:rsid w:val="0000582D"/>
    <w:rsid w:val="00010F7D"/>
    <w:rsid w:val="00011A0C"/>
    <w:rsid w:val="00012880"/>
    <w:rsid w:val="0001290B"/>
    <w:rsid w:val="0002270C"/>
    <w:rsid w:val="00022960"/>
    <w:rsid w:val="00023C5C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E77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E1BC7"/>
    <w:rsid w:val="000F207F"/>
    <w:rsid w:val="000F324D"/>
    <w:rsid w:val="000F6D99"/>
    <w:rsid w:val="00103EC0"/>
    <w:rsid w:val="00105FF7"/>
    <w:rsid w:val="00112653"/>
    <w:rsid w:val="00114B30"/>
    <w:rsid w:val="0011508F"/>
    <w:rsid w:val="001178C3"/>
    <w:rsid w:val="00121E70"/>
    <w:rsid w:val="0013329C"/>
    <w:rsid w:val="00137CE7"/>
    <w:rsid w:val="00142598"/>
    <w:rsid w:val="00144A24"/>
    <w:rsid w:val="0015007D"/>
    <w:rsid w:val="00154AE1"/>
    <w:rsid w:val="00162082"/>
    <w:rsid w:val="00166244"/>
    <w:rsid w:val="001669D4"/>
    <w:rsid w:val="00181967"/>
    <w:rsid w:val="001850DB"/>
    <w:rsid w:val="0018624D"/>
    <w:rsid w:val="001A3E27"/>
    <w:rsid w:val="001A4DD1"/>
    <w:rsid w:val="001A736A"/>
    <w:rsid w:val="001B147A"/>
    <w:rsid w:val="001E0819"/>
    <w:rsid w:val="001F0BBD"/>
    <w:rsid w:val="001F23CD"/>
    <w:rsid w:val="001F42DE"/>
    <w:rsid w:val="001F5B3D"/>
    <w:rsid w:val="001F69FA"/>
    <w:rsid w:val="0020294C"/>
    <w:rsid w:val="00205C99"/>
    <w:rsid w:val="00212741"/>
    <w:rsid w:val="00214C7C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4B0D"/>
    <w:rsid w:val="00284D6E"/>
    <w:rsid w:val="00287E2A"/>
    <w:rsid w:val="00290EC6"/>
    <w:rsid w:val="00291F8A"/>
    <w:rsid w:val="00292392"/>
    <w:rsid w:val="00295C24"/>
    <w:rsid w:val="002B15B6"/>
    <w:rsid w:val="002B247A"/>
    <w:rsid w:val="002B673F"/>
    <w:rsid w:val="002C4217"/>
    <w:rsid w:val="002C4EC0"/>
    <w:rsid w:val="002D2260"/>
    <w:rsid w:val="002D39CD"/>
    <w:rsid w:val="002D5B2C"/>
    <w:rsid w:val="002E52AD"/>
    <w:rsid w:val="002F3C66"/>
    <w:rsid w:val="003017BF"/>
    <w:rsid w:val="003034EF"/>
    <w:rsid w:val="00310A6A"/>
    <w:rsid w:val="003118DF"/>
    <w:rsid w:val="00316A7B"/>
    <w:rsid w:val="00317A35"/>
    <w:rsid w:val="003277AD"/>
    <w:rsid w:val="00335294"/>
    <w:rsid w:val="00347870"/>
    <w:rsid w:val="00363400"/>
    <w:rsid w:val="00367174"/>
    <w:rsid w:val="00375E70"/>
    <w:rsid w:val="00377804"/>
    <w:rsid w:val="00382FE6"/>
    <w:rsid w:val="003849E7"/>
    <w:rsid w:val="00386E8F"/>
    <w:rsid w:val="00397E00"/>
    <w:rsid w:val="003A1428"/>
    <w:rsid w:val="003B1681"/>
    <w:rsid w:val="003D2B2C"/>
    <w:rsid w:val="003D411C"/>
    <w:rsid w:val="003E14F8"/>
    <w:rsid w:val="003E2C18"/>
    <w:rsid w:val="003E735A"/>
    <w:rsid w:val="003E7A39"/>
    <w:rsid w:val="003F079A"/>
    <w:rsid w:val="004008D4"/>
    <w:rsid w:val="00401858"/>
    <w:rsid w:val="0041073C"/>
    <w:rsid w:val="00411706"/>
    <w:rsid w:val="00412ACB"/>
    <w:rsid w:val="00415AF2"/>
    <w:rsid w:val="00416166"/>
    <w:rsid w:val="00424E1B"/>
    <w:rsid w:val="00425106"/>
    <w:rsid w:val="00432769"/>
    <w:rsid w:val="004338A6"/>
    <w:rsid w:val="00443C12"/>
    <w:rsid w:val="00450F79"/>
    <w:rsid w:val="0046047E"/>
    <w:rsid w:val="00462464"/>
    <w:rsid w:val="00467523"/>
    <w:rsid w:val="00484E34"/>
    <w:rsid w:val="00484EA8"/>
    <w:rsid w:val="00486FDD"/>
    <w:rsid w:val="004A212B"/>
    <w:rsid w:val="004A3D7C"/>
    <w:rsid w:val="004A5DFA"/>
    <w:rsid w:val="004C15CF"/>
    <w:rsid w:val="004D39AF"/>
    <w:rsid w:val="004D4077"/>
    <w:rsid w:val="004D620F"/>
    <w:rsid w:val="004E103C"/>
    <w:rsid w:val="004E38B5"/>
    <w:rsid w:val="004E6EDE"/>
    <w:rsid w:val="004F64C9"/>
    <w:rsid w:val="004F6889"/>
    <w:rsid w:val="00504B0B"/>
    <w:rsid w:val="005170B7"/>
    <w:rsid w:val="00522976"/>
    <w:rsid w:val="005239D6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81A1E"/>
    <w:rsid w:val="00595F1F"/>
    <w:rsid w:val="005972A5"/>
    <w:rsid w:val="005A1F17"/>
    <w:rsid w:val="005B3BE8"/>
    <w:rsid w:val="005B42BF"/>
    <w:rsid w:val="005C109E"/>
    <w:rsid w:val="005C1C06"/>
    <w:rsid w:val="005C3715"/>
    <w:rsid w:val="005C54AF"/>
    <w:rsid w:val="005D471B"/>
    <w:rsid w:val="005E79BF"/>
    <w:rsid w:val="005F2145"/>
    <w:rsid w:val="00600BF0"/>
    <w:rsid w:val="00601492"/>
    <w:rsid w:val="0063011E"/>
    <w:rsid w:val="00633BEA"/>
    <w:rsid w:val="006421E5"/>
    <w:rsid w:val="00653AA1"/>
    <w:rsid w:val="006625A2"/>
    <w:rsid w:val="0066777D"/>
    <w:rsid w:val="006700E4"/>
    <w:rsid w:val="00670718"/>
    <w:rsid w:val="006819DC"/>
    <w:rsid w:val="006926E0"/>
    <w:rsid w:val="0069421B"/>
    <w:rsid w:val="00695910"/>
    <w:rsid w:val="006A1A3F"/>
    <w:rsid w:val="006A2ACC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2818"/>
    <w:rsid w:val="007861B9"/>
    <w:rsid w:val="00787651"/>
    <w:rsid w:val="0079369F"/>
    <w:rsid w:val="007A580D"/>
    <w:rsid w:val="007C04B6"/>
    <w:rsid w:val="007D009F"/>
    <w:rsid w:val="007D2F31"/>
    <w:rsid w:val="007D6099"/>
    <w:rsid w:val="007E0A71"/>
    <w:rsid w:val="007E332D"/>
    <w:rsid w:val="007E44A4"/>
    <w:rsid w:val="007E4C2D"/>
    <w:rsid w:val="007F644E"/>
    <w:rsid w:val="0080609B"/>
    <w:rsid w:val="00814108"/>
    <w:rsid w:val="00825310"/>
    <w:rsid w:val="00832CEA"/>
    <w:rsid w:val="0083342A"/>
    <w:rsid w:val="008463BF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76F3"/>
    <w:rsid w:val="008A369E"/>
    <w:rsid w:val="008A6012"/>
    <w:rsid w:val="008A7996"/>
    <w:rsid w:val="008B109E"/>
    <w:rsid w:val="008C1C9A"/>
    <w:rsid w:val="008D1ADF"/>
    <w:rsid w:val="008D3AB0"/>
    <w:rsid w:val="008D6254"/>
    <w:rsid w:val="008E0F75"/>
    <w:rsid w:val="008E380A"/>
    <w:rsid w:val="008E482F"/>
    <w:rsid w:val="008F18E4"/>
    <w:rsid w:val="008F27C9"/>
    <w:rsid w:val="0090399C"/>
    <w:rsid w:val="00903B59"/>
    <w:rsid w:val="00904FFA"/>
    <w:rsid w:val="00912D02"/>
    <w:rsid w:val="00917CAE"/>
    <w:rsid w:val="00920531"/>
    <w:rsid w:val="009236D7"/>
    <w:rsid w:val="00926203"/>
    <w:rsid w:val="00927AB8"/>
    <w:rsid w:val="00931D31"/>
    <w:rsid w:val="00936A2C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3682"/>
    <w:rsid w:val="00975FAB"/>
    <w:rsid w:val="00983581"/>
    <w:rsid w:val="00993C33"/>
    <w:rsid w:val="009943B2"/>
    <w:rsid w:val="00997466"/>
    <w:rsid w:val="009A0678"/>
    <w:rsid w:val="009A28BD"/>
    <w:rsid w:val="009A51B3"/>
    <w:rsid w:val="009B55BC"/>
    <w:rsid w:val="009C17B1"/>
    <w:rsid w:val="009D4FC6"/>
    <w:rsid w:val="009E0F20"/>
    <w:rsid w:val="009F7F3E"/>
    <w:rsid w:val="00A03968"/>
    <w:rsid w:val="00A11500"/>
    <w:rsid w:val="00A15044"/>
    <w:rsid w:val="00A17F97"/>
    <w:rsid w:val="00A32CE2"/>
    <w:rsid w:val="00A4338B"/>
    <w:rsid w:val="00A464E5"/>
    <w:rsid w:val="00A557BD"/>
    <w:rsid w:val="00A5616E"/>
    <w:rsid w:val="00A62FEB"/>
    <w:rsid w:val="00A73257"/>
    <w:rsid w:val="00A81430"/>
    <w:rsid w:val="00A819AA"/>
    <w:rsid w:val="00A81C69"/>
    <w:rsid w:val="00A8251F"/>
    <w:rsid w:val="00A92791"/>
    <w:rsid w:val="00AA1F4E"/>
    <w:rsid w:val="00AB6294"/>
    <w:rsid w:val="00AB6475"/>
    <w:rsid w:val="00AB6EC2"/>
    <w:rsid w:val="00AB720E"/>
    <w:rsid w:val="00AC5871"/>
    <w:rsid w:val="00AD2000"/>
    <w:rsid w:val="00AD53CF"/>
    <w:rsid w:val="00AD5BE8"/>
    <w:rsid w:val="00AD677E"/>
    <w:rsid w:val="00AE35E1"/>
    <w:rsid w:val="00AF2C87"/>
    <w:rsid w:val="00AF4E5F"/>
    <w:rsid w:val="00B015C1"/>
    <w:rsid w:val="00B0207E"/>
    <w:rsid w:val="00B025E1"/>
    <w:rsid w:val="00B0686F"/>
    <w:rsid w:val="00B115DB"/>
    <w:rsid w:val="00B16ED8"/>
    <w:rsid w:val="00B20D4E"/>
    <w:rsid w:val="00B222A9"/>
    <w:rsid w:val="00B22EE5"/>
    <w:rsid w:val="00B24469"/>
    <w:rsid w:val="00B44FB2"/>
    <w:rsid w:val="00B50C82"/>
    <w:rsid w:val="00B514B0"/>
    <w:rsid w:val="00B617AF"/>
    <w:rsid w:val="00B77294"/>
    <w:rsid w:val="00B80CF0"/>
    <w:rsid w:val="00B82384"/>
    <w:rsid w:val="00B86783"/>
    <w:rsid w:val="00B928CB"/>
    <w:rsid w:val="00B93752"/>
    <w:rsid w:val="00BB1A62"/>
    <w:rsid w:val="00BC4B8F"/>
    <w:rsid w:val="00BD07A3"/>
    <w:rsid w:val="00BD41B6"/>
    <w:rsid w:val="00BD4994"/>
    <w:rsid w:val="00BD6307"/>
    <w:rsid w:val="00BE2433"/>
    <w:rsid w:val="00BE6373"/>
    <w:rsid w:val="00BE6494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5783B"/>
    <w:rsid w:val="00C6568A"/>
    <w:rsid w:val="00C66BE3"/>
    <w:rsid w:val="00C7563F"/>
    <w:rsid w:val="00C7798E"/>
    <w:rsid w:val="00C83B16"/>
    <w:rsid w:val="00C856B2"/>
    <w:rsid w:val="00C8581C"/>
    <w:rsid w:val="00CA78D1"/>
    <w:rsid w:val="00CB19AA"/>
    <w:rsid w:val="00CB5B26"/>
    <w:rsid w:val="00CB5F1E"/>
    <w:rsid w:val="00CD2EF7"/>
    <w:rsid w:val="00CD4546"/>
    <w:rsid w:val="00CD481E"/>
    <w:rsid w:val="00CD5965"/>
    <w:rsid w:val="00CD5CFC"/>
    <w:rsid w:val="00CF02FB"/>
    <w:rsid w:val="00CF6814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81F93"/>
    <w:rsid w:val="00D850A0"/>
    <w:rsid w:val="00D95040"/>
    <w:rsid w:val="00D96E72"/>
    <w:rsid w:val="00DA3A66"/>
    <w:rsid w:val="00DB00D9"/>
    <w:rsid w:val="00DD7131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7FF6"/>
    <w:rsid w:val="00E34826"/>
    <w:rsid w:val="00E35AA0"/>
    <w:rsid w:val="00E37489"/>
    <w:rsid w:val="00E42195"/>
    <w:rsid w:val="00E438C0"/>
    <w:rsid w:val="00E45F60"/>
    <w:rsid w:val="00E5224A"/>
    <w:rsid w:val="00E63D40"/>
    <w:rsid w:val="00E65085"/>
    <w:rsid w:val="00E8600D"/>
    <w:rsid w:val="00E90C3C"/>
    <w:rsid w:val="00EA2C24"/>
    <w:rsid w:val="00EA3547"/>
    <w:rsid w:val="00EB2BE7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11585"/>
    <w:rsid w:val="00F14410"/>
    <w:rsid w:val="00F16DE5"/>
    <w:rsid w:val="00F20B6F"/>
    <w:rsid w:val="00F22344"/>
    <w:rsid w:val="00F248E6"/>
    <w:rsid w:val="00F255A6"/>
    <w:rsid w:val="00F25BDB"/>
    <w:rsid w:val="00F27BB7"/>
    <w:rsid w:val="00F36CD0"/>
    <w:rsid w:val="00F46B8C"/>
    <w:rsid w:val="00F47944"/>
    <w:rsid w:val="00F67807"/>
    <w:rsid w:val="00F757C7"/>
    <w:rsid w:val="00F825F4"/>
    <w:rsid w:val="00F83E72"/>
    <w:rsid w:val="00F864F7"/>
    <w:rsid w:val="00F866CC"/>
    <w:rsid w:val="00FC12C8"/>
    <w:rsid w:val="00FC7421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8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3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232</Words>
  <Characters>1323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2012-12-12T05:04:00Z</cp:lastPrinted>
  <dcterms:created xsi:type="dcterms:W3CDTF">2012-12-06T07:26:00Z</dcterms:created>
  <dcterms:modified xsi:type="dcterms:W3CDTF">2012-12-26T03:56:00Z</dcterms:modified>
</cp:coreProperties>
</file>